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Southampton Itchen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Southampton Itchen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Southampton Itchen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Southampton Itchen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Southampton Itchen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Southampton Itchen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62.9% </w:t>
      </w:r>
      <w:r w:rsidRPr="004747BF">
        <w:rPr>
          <w:rFonts w:ascii="Libre Franklin Light" w:eastAsia="Times New Roman" w:hAnsi="Libre Franklin Light" w:cs="Calibri Light"/>
        </w:rPr>
        <w:t xml:space="preserve">of those respondents classified as PGSI 8+ in Southampton Itchen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Southampton Itchen is estimated to be </w:t>
      </w:r>
      <w:r w:rsidRPr="00773DF7">
        <w:rPr>
          <w:rFonts w:ascii="Libre Franklin Light" w:eastAsia="Times New Roman" w:hAnsi="Libre Franklin Light" w:cs="Calibri Light"/>
          <w:b/>
          <w:bCs/>
          <w:color w:val="C45911" w:themeColor="accent2" w:themeShade="BF"/>
        </w:rPr>
        <w:t xml:space="preserve">£2,359,624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Southampton Itchen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Southampton Itchen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Southampton Itchen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Southampton Itchen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ampton Itch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Southampton Itchen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ampton Itch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Southampton Itchen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Southampton Itchen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ampton Itch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Southampton Itchen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Southampton Itchen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Southampton Itchen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Southampton Itchen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Southampton Itchen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Southampton Itchen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£2,359,624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Southampton Itchen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£38,434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£794,845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£56,940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£16,014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£29,360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£1,424,031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£2,359,624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Southampton Itchen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Southampton Itchen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Southampton Itchen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Southampton Itchen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Southampton Itchen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Southampton Itchen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Southampton Itchen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Southampton Itchen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Southampton Itchen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Southampton Itchen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Southampton Itchen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Southampton Itchen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837689C-63B4-40E9-8D0C-80DAACD628C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